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608A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CRADOK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94D3578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14:paraId="5209244B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23A12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3AA2CD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Mar.1477</w:t>
      </w:r>
      <w:r>
        <w:rPr>
          <w:rFonts w:ascii="Times New Roman" w:hAnsi="Times New Roman" w:cs="Times New Roman"/>
          <w:sz w:val="24"/>
          <w:szCs w:val="24"/>
        </w:rPr>
        <w:tab/>
        <w:t>Gift of his goods and chattels to Richard Massy of London, draper(q.v.).</w:t>
      </w:r>
    </w:p>
    <w:p w14:paraId="1D845948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p.106)</w:t>
      </w:r>
    </w:p>
    <w:p w14:paraId="7961EB94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79775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A45BD" w14:textId="77777777" w:rsidR="002B6655" w:rsidRDefault="002B6655" w:rsidP="002B66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2021</w:t>
      </w:r>
    </w:p>
    <w:p w14:paraId="4DE48C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9DBD" w14:textId="77777777" w:rsidR="002B6655" w:rsidRDefault="002B6655" w:rsidP="009139A6">
      <w:r>
        <w:separator/>
      </w:r>
    </w:p>
  </w:endnote>
  <w:endnote w:type="continuationSeparator" w:id="0">
    <w:p w14:paraId="13FBEB22" w14:textId="77777777" w:rsidR="002B6655" w:rsidRDefault="002B66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80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F3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F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9FE0A" w14:textId="77777777" w:rsidR="002B6655" w:rsidRDefault="002B6655" w:rsidP="009139A6">
      <w:r>
        <w:separator/>
      </w:r>
    </w:p>
  </w:footnote>
  <w:footnote w:type="continuationSeparator" w:id="0">
    <w:p w14:paraId="367ECE7B" w14:textId="77777777" w:rsidR="002B6655" w:rsidRDefault="002B66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27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5C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39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55"/>
    <w:rsid w:val="000666E0"/>
    <w:rsid w:val="002510B7"/>
    <w:rsid w:val="002B665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4C580"/>
  <w15:chartTrackingRefBased/>
  <w15:docId w15:val="{4224CB2F-34ED-4721-98FD-51B73301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2021-05-14T20:51:00Z</dcterms:created>
  <dcterms:modified xsi:type="dcterms:W3CDTF">2021-05-14T20:53:00Z</dcterms:modified>
</cp:coreProperties>
</file>